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20853" w14:textId="2A172A47" w:rsidR="00485709" w:rsidRPr="00EB2131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EB2131">
        <w:rPr>
          <w:b/>
          <w:noProof/>
          <w:sz w:val="24"/>
          <w:lang w:val="en-US"/>
        </w:rPr>
        <w:t>3GPP SA3LI#97</w:t>
      </w:r>
      <w:r w:rsidRPr="00EB2131">
        <w:rPr>
          <w:b/>
          <w:i/>
          <w:noProof/>
          <w:sz w:val="28"/>
          <w:lang w:val="en-US"/>
        </w:rPr>
        <w:tab/>
        <w:t>s3i250</w:t>
      </w:r>
      <w:r w:rsidR="00987186">
        <w:rPr>
          <w:b/>
          <w:i/>
          <w:noProof/>
          <w:sz w:val="28"/>
          <w:lang w:val="en-US"/>
        </w:rPr>
        <w:t>117</w:t>
      </w:r>
    </w:p>
    <w:p w14:paraId="5E1638F5" w14:textId="77777777" w:rsidR="00485709" w:rsidRDefault="00485709" w:rsidP="004857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B97B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398D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7ABB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2664">
                <w:rPr>
                  <w:b/>
                  <w:noProof/>
                  <w:sz w:val="28"/>
                </w:rPr>
                <w:t>0729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3CC9D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266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A1F9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398D">
                <w:rPr>
                  <w:b/>
                  <w:noProof/>
                  <w:sz w:val="28"/>
                </w:rPr>
                <w:t>17.16.0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4DD294" w:rsidR="00F25D98" w:rsidRDefault="006F43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E3E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398D">
                <w:t>Alignment of RAT Type values with TS 29.571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E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5A1A0" w:rsidR="001E41F3" w:rsidRPr="00C83EE0" w:rsidRDefault="0000000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C83EE0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D0398D" w:rsidRPr="00C83EE0">
              <w:rPr>
                <w:noProof/>
                <w:lang w:val="it-IT"/>
              </w:rPr>
              <w:t>SA3-LI (Ericsson</w:t>
            </w:r>
            <w:r w:rsidR="00334621" w:rsidRPr="00C83EE0">
              <w:rPr>
                <w:noProof/>
                <w:lang w:val="it-IT"/>
              </w:rPr>
              <w:t>. OTD_US</w:t>
            </w:r>
            <w:r w:rsidR="00D0398D" w:rsidRPr="00C83EE0">
              <w:rPr>
                <w:noProof/>
                <w:lang w:val="it-IT"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FE58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0398D">
                <w:rPr>
                  <w:noProof/>
                </w:rPr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8B56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398D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4395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2664">
                <w:rPr>
                  <w:noProof/>
                </w:rPr>
                <w:t>2025-04-02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93CF6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398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1BB4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398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5D3F94" w:rsidR="001E41F3" w:rsidRDefault="00D03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ASN.1 definition of RAT Type parameter does not include all the values specified in the latest rel-17 version of TS 29.571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112113" w:rsidR="001E41F3" w:rsidRDefault="00D03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is extended to include all the values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AD8A0" w:rsidR="001E41F3" w:rsidRDefault="00D03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TS 29.571; values specified in TS 29.571  for the RAT Type will not be supported over the LI interfaces.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2AA7F" w:rsidR="001E41F3" w:rsidRDefault="00D03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Attachment </w:t>
            </w:r>
            <w:r w:rsidRPr="00D0398D">
              <w:rPr>
                <w:noProof/>
              </w:rPr>
              <w:t>TS33128Payloads</w:t>
            </w:r>
            <w:r>
              <w:rPr>
                <w:noProof/>
              </w:rPr>
              <w:t>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3A519" w:rsidR="001E41F3" w:rsidRDefault="00D039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619D8E" w:rsidR="001E41F3" w:rsidRDefault="00D039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61286" w:rsidR="001E41F3" w:rsidRDefault="00D039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25306" w14:textId="77777777" w:rsidR="00482B66" w:rsidRPr="000D5CAC" w:rsidRDefault="00482B66" w:rsidP="00482B66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This CR is associated with the following changes in the Forge:</w:t>
            </w:r>
          </w:p>
          <w:p w14:paraId="5BA83817" w14:textId="581EF4E5" w:rsidR="00482B66" w:rsidRPr="000D5CAC" w:rsidRDefault="00482B66" w:rsidP="00482B66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 xml:space="preserve">Merge request: </w:t>
            </w:r>
            <w:hyperlink r:id="rId17" w:history="1">
              <w:r w:rsidR="00115ACA" w:rsidRPr="00115ACA">
                <w:rPr>
                  <w:rStyle w:val="Hyperlink"/>
                  <w:noProof/>
                  <w:lang w:eastAsia="fr-FR"/>
                </w:rPr>
                <w:t>!318</w:t>
              </w:r>
            </w:hyperlink>
          </w:p>
          <w:p w14:paraId="3C3BCCA9" w14:textId="3E1D385C" w:rsidR="001E41F3" w:rsidRDefault="00482B66" w:rsidP="00482B66">
            <w:pPr>
              <w:pStyle w:val="CRCoverPage"/>
              <w:spacing w:after="0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Commit hash:</w:t>
            </w:r>
            <w:r w:rsidR="00115ACA">
              <w:rPr>
                <w:noProof/>
                <w:lang w:eastAsia="fr-FR"/>
              </w:rPr>
              <w:t xml:space="preserve"> </w:t>
            </w:r>
            <w:hyperlink r:id="rId18" w:history="1">
              <w:r w:rsidR="00115ACA">
                <w:rPr>
                  <w:rStyle w:val="Hyperlink"/>
                  <w:noProof/>
                  <w:lang w:eastAsia="fr-FR"/>
                </w:rPr>
                <w:t>baaec6c704f726f4a0dbf947d3e6ddb0fb132213</w:t>
              </w:r>
            </w:hyperlink>
          </w:p>
          <w:p w14:paraId="00D3B8F7" w14:textId="79B379CA" w:rsidR="00115ACA" w:rsidRDefault="00115ACA" w:rsidP="00482B66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6CCA6" w14:textId="23995632" w:rsidR="00C0143A" w:rsidRDefault="00C0143A" w:rsidP="00C0143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ATTACHMENT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E55DC5E" w14:textId="77777777" w:rsidR="00C0143A" w:rsidRDefault="00C0143A" w:rsidP="00C0143A">
      <w:pPr>
        <w:pStyle w:val="Code"/>
      </w:pPr>
    </w:p>
    <w:p w14:paraId="0EF3B062" w14:textId="77777777" w:rsidR="00C0143A" w:rsidRDefault="00C0143A" w:rsidP="00C0143A">
      <w:pPr>
        <w:pStyle w:val="CodeHeader"/>
      </w:pPr>
      <w:r>
        <w:t>---a/33128/r17/TS33128Payloads.asn</w:t>
      </w:r>
      <w:r>
        <w:br/>
        <w:t>+++b/33128/r17/TS33128Payloads.asn</w:t>
      </w:r>
    </w:p>
    <w:p w14:paraId="35C255DA" w14:textId="77777777" w:rsidR="00C0143A" w:rsidRDefault="00C0143A" w:rsidP="00C0143A">
      <w:pPr>
        <w:pStyle w:val="CodeHeader"/>
      </w:pPr>
      <w:r>
        <w:t xml:space="preserve">@@ -4416,7 +4416,19 @@ </w:t>
      </w:r>
      <w:proofErr w:type="spellStart"/>
      <w:proofErr w:type="gramStart"/>
      <w:r>
        <w:t>RATType</w:t>
      </w:r>
      <w:proofErr w:type="spellEnd"/>
      <w:r>
        <w:t xml:space="preserve"> ::=</w:t>
      </w:r>
      <w:proofErr w:type="gramEnd"/>
      <w:r>
        <w:t xml:space="preserve"> ENUMERATED</w:t>
      </w:r>
    </w:p>
    <w:p w14:paraId="7B645326" w14:textId="77777777" w:rsidR="00C0143A" w:rsidRDefault="00C0143A" w:rsidP="00C0143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4416</w:t>
      </w:r>
      <w:r>
        <w:rPr>
          <w:color w:val="BFBFBF"/>
          <w:shd w:val="clear" w:color="auto" w:fill="FAFAFA"/>
        </w:rPr>
        <w:tab/>
        <w:t>4416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proofErr w:type="gramStart"/>
      <w:r>
        <w:t>nRMEO</w:t>
      </w:r>
      <w:proofErr w:type="spellEnd"/>
      <w:r>
        <w:t>(</w:t>
      </w:r>
      <w:proofErr w:type="gramEnd"/>
      <w:r>
        <w:t>17),</w:t>
      </w:r>
    </w:p>
    <w:p w14:paraId="52D6D988" w14:textId="77777777" w:rsidR="00C0143A" w:rsidRDefault="00C0143A" w:rsidP="00C0143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4417</w:t>
      </w:r>
      <w:r>
        <w:rPr>
          <w:color w:val="BFBFBF"/>
          <w:shd w:val="clear" w:color="auto" w:fill="FAFAFA"/>
        </w:rPr>
        <w:tab/>
        <w:t>4417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proofErr w:type="gramStart"/>
      <w:r>
        <w:t>nRGEO</w:t>
      </w:r>
      <w:proofErr w:type="spellEnd"/>
      <w:r>
        <w:t>(</w:t>
      </w:r>
      <w:proofErr w:type="gramEnd"/>
      <w:r>
        <w:t>18),</w:t>
      </w:r>
    </w:p>
    <w:p w14:paraId="176412A5" w14:textId="77777777" w:rsidR="00C0143A" w:rsidRDefault="00C0143A" w:rsidP="00C0143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4418</w:t>
      </w:r>
      <w:r>
        <w:rPr>
          <w:color w:val="BFBFBF"/>
          <w:shd w:val="clear" w:color="auto" w:fill="FAFAFA"/>
        </w:rPr>
        <w:tab/>
        <w:t>4418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proofErr w:type="gramStart"/>
      <w:r>
        <w:t>nROTHERSAT</w:t>
      </w:r>
      <w:proofErr w:type="spellEnd"/>
      <w:r>
        <w:t>(</w:t>
      </w:r>
      <w:proofErr w:type="gramEnd"/>
      <w:r>
        <w:t>19),</w:t>
      </w:r>
    </w:p>
    <w:p w14:paraId="752C0E6B" w14:textId="77777777" w:rsidR="00C0143A" w:rsidRDefault="00C0143A" w:rsidP="00C0143A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4419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nRREDCAP</w:t>
      </w:r>
      <w:proofErr w:type="spellEnd"/>
      <w:r>
        <w:t>(</w:t>
      </w:r>
      <w:proofErr w:type="gramEnd"/>
      <w:r>
        <w:t>20)</w:t>
      </w:r>
    </w:p>
    <w:p w14:paraId="36320DD7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nRREDCAP</w:t>
      </w:r>
      <w:proofErr w:type="spellEnd"/>
      <w:r>
        <w:t>(</w:t>
      </w:r>
      <w:proofErr w:type="gramEnd"/>
      <w:r>
        <w:t>20),</w:t>
      </w:r>
    </w:p>
    <w:p w14:paraId="3949CB65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wBEUTRANLEO</w:t>
      </w:r>
      <w:proofErr w:type="spellEnd"/>
      <w:r>
        <w:t>(</w:t>
      </w:r>
      <w:proofErr w:type="gramEnd"/>
      <w:r>
        <w:t>21),</w:t>
      </w:r>
    </w:p>
    <w:p w14:paraId="5F0CB6CF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wBEUTRANMEO</w:t>
      </w:r>
      <w:proofErr w:type="spellEnd"/>
      <w:r>
        <w:t>(</w:t>
      </w:r>
      <w:proofErr w:type="gramEnd"/>
      <w:r>
        <w:t>22),</w:t>
      </w:r>
    </w:p>
    <w:p w14:paraId="05CE0A3B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wBEUTRANGEO</w:t>
      </w:r>
      <w:proofErr w:type="spellEnd"/>
      <w:r>
        <w:t>(</w:t>
      </w:r>
      <w:proofErr w:type="gramEnd"/>
      <w:r>
        <w:t>23),</w:t>
      </w:r>
    </w:p>
    <w:p w14:paraId="4C6B238B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wBEUTRANOTHERSAT</w:t>
      </w:r>
      <w:proofErr w:type="spellEnd"/>
      <w:r>
        <w:t>(</w:t>
      </w:r>
      <w:proofErr w:type="gramEnd"/>
      <w:r>
        <w:t>24),</w:t>
      </w:r>
    </w:p>
    <w:p w14:paraId="453F687B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nBIOTLEO</w:t>
      </w:r>
      <w:proofErr w:type="spellEnd"/>
      <w:r>
        <w:t>(</w:t>
      </w:r>
      <w:proofErr w:type="gramEnd"/>
      <w:r>
        <w:t>25),</w:t>
      </w:r>
    </w:p>
    <w:p w14:paraId="2C98207C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nBIOTMEO</w:t>
      </w:r>
      <w:proofErr w:type="spellEnd"/>
      <w:r>
        <w:t>(</w:t>
      </w:r>
      <w:proofErr w:type="gramEnd"/>
      <w:r>
        <w:t>26),</w:t>
      </w:r>
    </w:p>
    <w:p w14:paraId="6322FACE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nBIOTGEO</w:t>
      </w:r>
      <w:proofErr w:type="spellEnd"/>
      <w:r>
        <w:t>(</w:t>
      </w:r>
      <w:proofErr w:type="gramEnd"/>
      <w:r>
        <w:t>27),</w:t>
      </w:r>
    </w:p>
    <w:p w14:paraId="4FFC8ECC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nBIOTOTHERSAT</w:t>
      </w:r>
      <w:proofErr w:type="spellEnd"/>
      <w:r>
        <w:t>(</w:t>
      </w:r>
      <w:proofErr w:type="gramEnd"/>
      <w:r>
        <w:t>28),</w:t>
      </w:r>
    </w:p>
    <w:p w14:paraId="26FEF969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lTEMLEO</w:t>
      </w:r>
      <w:proofErr w:type="spellEnd"/>
      <w:r>
        <w:t>(</w:t>
      </w:r>
      <w:proofErr w:type="gramEnd"/>
      <w:r>
        <w:t>29),</w:t>
      </w:r>
    </w:p>
    <w:p w14:paraId="1EB2E7B2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lTEMMEO</w:t>
      </w:r>
      <w:proofErr w:type="spellEnd"/>
      <w:r>
        <w:t>(</w:t>
      </w:r>
      <w:proofErr w:type="gramEnd"/>
      <w:r>
        <w:t>30),</w:t>
      </w:r>
    </w:p>
    <w:p w14:paraId="506F5421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lTEMGEO</w:t>
      </w:r>
      <w:proofErr w:type="spellEnd"/>
      <w:r>
        <w:t>(</w:t>
      </w:r>
      <w:proofErr w:type="gramEnd"/>
      <w:r>
        <w:t>31),</w:t>
      </w:r>
    </w:p>
    <w:p w14:paraId="59FB663B" w14:textId="77777777" w:rsidR="00C0143A" w:rsidRDefault="00C0143A" w:rsidP="00C0143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lTEMOTHERSAT</w:t>
      </w:r>
      <w:proofErr w:type="spellEnd"/>
      <w:r>
        <w:t>(</w:t>
      </w:r>
      <w:proofErr w:type="gramEnd"/>
      <w:r>
        <w:t>32)</w:t>
      </w:r>
    </w:p>
    <w:p w14:paraId="1C8DC306" w14:textId="77777777" w:rsidR="00C0143A" w:rsidRDefault="00C0143A" w:rsidP="00C0143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4420</w:t>
      </w:r>
      <w:r>
        <w:rPr>
          <w:color w:val="BFBFBF"/>
          <w:shd w:val="clear" w:color="auto" w:fill="FAFAFA"/>
        </w:rPr>
        <w:tab/>
        <w:t>4432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57F6BA4" w14:textId="77777777" w:rsidR="00C0143A" w:rsidRDefault="00C0143A" w:rsidP="00C0143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4421</w:t>
      </w:r>
      <w:r>
        <w:rPr>
          <w:color w:val="BFBFBF"/>
          <w:shd w:val="clear" w:color="auto" w:fill="FAFAFA"/>
        </w:rPr>
        <w:tab/>
        <w:t>4433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451175F" w14:textId="77777777" w:rsidR="00C0143A" w:rsidRDefault="00C0143A" w:rsidP="00C0143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4422</w:t>
      </w:r>
      <w:r>
        <w:rPr>
          <w:color w:val="BFBFBF"/>
          <w:shd w:val="clear" w:color="auto" w:fill="FAFAFA"/>
        </w:rPr>
        <w:tab/>
        <w:t>4434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RejectedNSSAI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RejectedSNSSAI</w:t>
      </w:r>
      <w:proofErr w:type="spellEnd"/>
    </w:p>
    <w:p w14:paraId="35FA521B" w14:textId="2295C7D5" w:rsidR="00C0143A" w:rsidRDefault="00C0143A" w:rsidP="00C0143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ATTACHMENT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"/>
    </w:p>
    <w:p w14:paraId="68C9CD36" w14:textId="77777777" w:rsidR="001E41F3" w:rsidRPr="00C0143A" w:rsidRDefault="001E41F3">
      <w:pPr>
        <w:rPr>
          <w:noProof/>
          <w:lang w:val="en-US"/>
        </w:rPr>
      </w:pPr>
    </w:p>
    <w:sectPr w:rsidR="001E41F3" w:rsidRPr="00C0143A" w:rsidSect="00C0143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620D0" w14:textId="77777777" w:rsidR="00B31084" w:rsidRDefault="00B31084">
      <w:r>
        <w:separator/>
      </w:r>
    </w:p>
  </w:endnote>
  <w:endnote w:type="continuationSeparator" w:id="0">
    <w:p w14:paraId="55AD1D57" w14:textId="77777777" w:rsidR="00B31084" w:rsidRDefault="00B3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DFC72" w14:textId="77777777" w:rsidR="00B31084" w:rsidRDefault="00B31084">
      <w:r>
        <w:separator/>
      </w:r>
    </w:p>
  </w:footnote>
  <w:footnote w:type="continuationSeparator" w:id="0">
    <w:p w14:paraId="029F1B0E" w14:textId="77777777" w:rsidR="00B31084" w:rsidRDefault="00B31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E6"/>
    <w:rsid w:val="000A6394"/>
    <w:rsid w:val="000B7FED"/>
    <w:rsid w:val="000C038A"/>
    <w:rsid w:val="000C6598"/>
    <w:rsid w:val="000D44B3"/>
    <w:rsid w:val="00105360"/>
    <w:rsid w:val="00115ACA"/>
    <w:rsid w:val="00145D43"/>
    <w:rsid w:val="00192C46"/>
    <w:rsid w:val="00192E80"/>
    <w:rsid w:val="001A08B3"/>
    <w:rsid w:val="001A7B60"/>
    <w:rsid w:val="001B52F0"/>
    <w:rsid w:val="001B7A65"/>
    <w:rsid w:val="001E41F3"/>
    <w:rsid w:val="0026004D"/>
    <w:rsid w:val="002640DD"/>
    <w:rsid w:val="0027314D"/>
    <w:rsid w:val="00275D12"/>
    <w:rsid w:val="0028368B"/>
    <w:rsid w:val="00284FEB"/>
    <w:rsid w:val="002860C4"/>
    <w:rsid w:val="002B1B20"/>
    <w:rsid w:val="002B5741"/>
    <w:rsid w:val="002E472E"/>
    <w:rsid w:val="002F189A"/>
    <w:rsid w:val="00305409"/>
    <w:rsid w:val="00334621"/>
    <w:rsid w:val="0035777D"/>
    <w:rsid w:val="003609EF"/>
    <w:rsid w:val="0036231A"/>
    <w:rsid w:val="00374DD4"/>
    <w:rsid w:val="003E1A36"/>
    <w:rsid w:val="00410371"/>
    <w:rsid w:val="00417AEF"/>
    <w:rsid w:val="004242F1"/>
    <w:rsid w:val="00482B66"/>
    <w:rsid w:val="00485709"/>
    <w:rsid w:val="004A38F4"/>
    <w:rsid w:val="004B75B7"/>
    <w:rsid w:val="004E0F79"/>
    <w:rsid w:val="004E42AE"/>
    <w:rsid w:val="00506EB8"/>
    <w:rsid w:val="0051152D"/>
    <w:rsid w:val="0051580D"/>
    <w:rsid w:val="00534110"/>
    <w:rsid w:val="00547111"/>
    <w:rsid w:val="0056498E"/>
    <w:rsid w:val="00592D74"/>
    <w:rsid w:val="005E2C44"/>
    <w:rsid w:val="005F2664"/>
    <w:rsid w:val="00621188"/>
    <w:rsid w:val="006257ED"/>
    <w:rsid w:val="00653E5B"/>
    <w:rsid w:val="00661B45"/>
    <w:rsid w:val="00665C47"/>
    <w:rsid w:val="0068415B"/>
    <w:rsid w:val="00695808"/>
    <w:rsid w:val="006B46FB"/>
    <w:rsid w:val="006E21FB"/>
    <w:rsid w:val="006E7343"/>
    <w:rsid w:val="006F43BB"/>
    <w:rsid w:val="00707B3B"/>
    <w:rsid w:val="0071339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CB9"/>
    <w:rsid w:val="008A45A6"/>
    <w:rsid w:val="008F371C"/>
    <w:rsid w:val="008F3789"/>
    <w:rsid w:val="008F686C"/>
    <w:rsid w:val="009148DE"/>
    <w:rsid w:val="00941E30"/>
    <w:rsid w:val="009777D9"/>
    <w:rsid w:val="00987186"/>
    <w:rsid w:val="00991B88"/>
    <w:rsid w:val="00995891"/>
    <w:rsid w:val="009A5753"/>
    <w:rsid w:val="009A579D"/>
    <w:rsid w:val="009B1E46"/>
    <w:rsid w:val="009C3F50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C5820"/>
    <w:rsid w:val="00AD1CD8"/>
    <w:rsid w:val="00B06E21"/>
    <w:rsid w:val="00B258BB"/>
    <w:rsid w:val="00B31084"/>
    <w:rsid w:val="00B3764A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0143A"/>
    <w:rsid w:val="00C406AA"/>
    <w:rsid w:val="00C66BA2"/>
    <w:rsid w:val="00C83EE0"/>
    <w:rsid w:val="00C954C5"/>
    <w:rsid w:val="00C9557F"/>
    <w:rsid w:val="00C95985"/>
    <w:rsid w:val="00CC5026"/>
    <w:rsid w:val="00CC68D0"/>
    <w:rsid w:val="00CE71FC"/>
    <w:rsid w:val="00D0022F"/>
    <w:rsid w:val="00D0398D"/>
    <w:rsid w:val="00D03F9A"/>
    <w:rsid w:val="00D06D51"/>
    <w:rsid w:val="00D24991"/>
    <w:rsid w:val="00D50255"/>
    <w:rsid w:val="00D66520"/>
    <w:rsid w:val="00D76AA2"/>
    <w:rsid w:val="00D94CAD"/>
    <w:rsid w:val="00DE34CF"/>
    <w:rsid w:val="00E13F3D"/>
    <w:rsid w:val="00E17230"/>
    <w:rsid w:val="00E34898"/>
    <w:rsid w:val="00EB09B7"/>
    <w:rsid w:val="00EB2131"/>
    <w:rsid w:val="00ED173E"/>
    <w:rsid w:val="00EE7D7C"/>
    <w:rsid w:val="00F25D98"/>
    <w:rsid w:val="00F300FB"/>
    <w:rsid w:val="00FB3329"/>
    <w:rsid w:val="00FB6386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115ACA"/>
    <w:rPr>
      <w:color w:val="605E5C"/>
      <w:shd w:val="clear" w:color="auto" w:fill="E1DFDD"/>
    </w:rPr>
  </w:style>
  <w:style w:type="paragraph" w:customStyle="1" w:styleId="Code">
    <w:name w:val="Code"/>
    <w:basedOn w:val="Normal"/>
    <w:uiPriority w:val="1"/>
    <w:qFormat/>
    <w:rsid w:val="00C0143A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C0143A"/>
  </w:style>
  <w:style w:type="paragraph" w:customStyle="1" w:styleId="CodeChangeLine">
    <w:name w:val="CodeChangeLine"/>
    <w:basedOn w:val="Code"/>
    <w:rsid w:val="00C0143A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yperlink" Target="https://forge.3gpp.org/rep/sa3/li/-/commit/baaec6c704f726f4a0dbf947d3e6ddb0fb132213" TargetMode="Externa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s://forge.3gpp.org/rep/sa3/li/-/merge_requests/318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D1430A-045E-4AA7-A98C-6FF89F8757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2025-04-02T17:03:00Z</dcterms:created>
  <dcterms:modified xsi:type="dcterms:W3CDTF">2025-04-10T12:47:00Z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